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ACB11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102B9CBC">
      <w:pPr>
        <w:rPr>
          <w:rFonts w:hint="eastAsia"/>
          <w:sz w:val="52"/>
          <w:szCs w:val="32"/>
          <w:lang w:val="en-US" w:eastAsia="zh-CN"/>
        </w:rPr>
      </w:pPr>
    </w:p>
    <w:p w14:paraId="54D1AA2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北京市大兴区黄村镇狼垡地区实体化综合执法中心</w:t>
      </w:r>
    </w:p>
    <w:p w14:paraId="57C42ED0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——办公经费项目</w:t>
      </w:r>
    </w:p>
    <w:p w14:paraId="674F51E5">
      <w:pPr>
        <w:rPr>
          <w:rFonts w:hint="eastAsia"/>
          <w:sz w:val="32"/>
          <w:szCs w:val="32"/>
          <w:lang w:val="en-US" w:eastAsia="zh-CN"/>
        </w:rPr>
      </w:pPr>
    </w:p>
    <w:p w14:paraId="6629A946">
      <w:pPr>
        <w:rPr>
          <w:rFonts w:hint="eastAsia"/>
          <w:sz w:val="32"/>
          <w:szCs w:val="32"/>
          <w:lang w:val="en-US" w:eastAsia="zh-CN"/>
        </w:rPr>
      </w:pPr>
    </w:p>
    <w:p w14:paraId="7651F136">
      <w:pPr>
        <w:rPr>
          <w:rFonts w:hint="eastAsia"/>
          <w:sz w:val="32"/>
          <w:szCs w:val="32"/>
          <w:lang w:val="en-US" w:eastAsia="zh-CN"/>
        </w:rPr>
      </w:pPr>
    </w:p>
    <w:p w14:paraId="372239EE">
      <w:pPr>
        <w:rPr>
          <w:rFonts w:hint="eastAsia"/>
          <w:sz w:val="32"/>
          <w:szCs w:val="32"/>
          <w:lang w:val="en-US" w:eastAsia="zh-CN"/>
        </w:rPr>
      </w:pPr>
    </w:p>
    <w:p w14:paraId="6A89EB71">
      <w:pPr>
        <w:rPr>
          <w:rFonts w:hint="eastAsia"/>
          <w:sz w:val="32"/>
          <w:szCs w:val="32"/>
          <w:lang w:val="en-US" w:eastAsia="zh-CN"/>
        </w:rPr>
      </w:pPr>
    </w:p>
    <w:p w14:paraId="3C481A2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</w:t>
      </w:r>
      <w:r>
        <w:rPr>
          <w:rFonts w:hint="eastAsia"/>
          <w:sz w:val="28"/>
          <w:szCs w:val="28"/>
          <w:lang w:val="en-US" w:eastAsia="zh-CN"/>
        </w:rPr>
        <w:t>黄村镇狼垡地区实体化综合执法中心</w:t>
      </w:r>
    </w:p>
    <w:p w14:paraId="261B0B5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98F848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5DB3818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</w:t>
      </w:r>
    </w:p>
    <w:p w14:paraId="649860A1">
      <w:pPr>
        <w:rPr>
          <w:rFonts w:hint="eastAsia"/>
          <w:sz w:val="32"/>
          <w:szCs w:val="32"/>
          <w:lang w:val="en-US" w:eastAsia="zh-CN"/>
        </w:rPr>
      </w:pPr>
    </w:p>
    <w:p w14:paraId="039A2344">
      <w:pPr>
        <w:rPr>
          <w:rFonts w:hint="eastAsia"/>
          <w:sz w:val="32"/>
          <w:szCs w:val="32"/>
          <w:lang w:val="en-US" w:eastAsia="zh-CN"/>
        </w:rPr>
      </w:pPr>
    </w:p>
    <w:p w14:paraId="7412C7F9">
      <w:pPr>
        <w:rPr>
          <w:rFonts w:hint="eastAsia"/>
          <w:sz w:val="32"/>
          <w:szCs w:val="32"/>
          <w:lang w:val="en-US" w:eastAsia="zh-CN"/>
        </w:rPr>
      </w:pPr>
    </w:p>
    <w:p w14:paraId="26A92645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223FDA76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71046C5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75ADC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E995B4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07F74B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办公经费项目</w:t>
            </w:r>
          </w:p>
        </w:tc>
      </w:tr>
      <w:tr w14:paraId="0AD69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908F6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655FA3D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狼垡综合执法中心</w:t>
            </w:r>
          </w:p>
        </w:tc>
        <w:tc>
          <w:tcPr>
            <w:tcW w:w="2052" w:type="dxa"/>
            <w:vAlign w:val="center"/>
          </w:tcPr>
          <w:p w14:paraId="776F641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FA6B9A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575F4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71211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33778DF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赵添</w:t>
            </w:r>
          </w:p>
        </w:tc>
        <w:tc>
          <w:tcPr>
            <w:tcW w:w="2052" w:type="dxa"/>
            <w:vAlign w:val="center"/>
          </w:tcPr>
          <w:p w14:paraId="776B041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5B66FE9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61229663</w:t>
            </w:r>
          </w:p>
        </w:tc>
      </w:tr>
      <w:tr w14:paraId="54C1C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C05FCD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C228BE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C3E8A9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6DE93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6E07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5697EA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B46FA2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CD38AD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5E42B2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67337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ED75F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1133A3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6C4495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0EB4B1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E27C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0DF0AB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1A0C0D4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780958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0BD6BC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F3A9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92EFD7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3B10F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AFF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9FE760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1E75E66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8D01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15C68F6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6D6E8179">
            <w:pPr>
              <w:widowControl w:val="0"/>
              <w:wordWrap/>
              <w:adjustRightInd/>
              <w:snapToGrid/>
              <w:spacing w:line="560" w:lineRule="exact"/>
              <w:ind w:left="0" w:leftChars="0" w:right="0" w:firstLine="64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按照区委区政府“街乡吹哨、部门报到”工作安排，根据镇党委、政府工作部署，我镇成立了“黄村镇狼垡地区实体化综合执法中心”，从而弥补当前存在的工作短板和薄弱环节，解决社会治理“看得到的管不了，管得了的看不到”问题，实现狼垡地区违法建设、治安秩序、安全稳定、人口管控等工作有效管理。为满足“执法中心”办公需要，黄村镇狼垡地区实体化综合执法中心特申请办公用品及运维费。</w:t>
            </w:r>
          </w:p>
          <w:p w14:paraId="111D94D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4FAB0B4E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FE1568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8F7E30F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</w:t>
      </w:r>
      <w:r>
        <w:rPr>
          <w:rFonts w:hint="eastAsia"/>
          <w:sz w:val="24"/>
          <w:szCs w:val="24"/>
          <w:lang w:val="en-US" w:eastAsia="zh-CN"/>
        </w:rPr>
        <w:t>狼垡综合执法中心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                                                  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5C71A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929162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1D0741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251EEA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91D8D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115111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20C9E82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945C0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B48CF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62FD3C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390E8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17C76E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FECDA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13" w:type="dxa"/>
            <w:vAlign w:val="center"/>
          </w:tcPr>
          <w:p w14:paraId="31FEF4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533CA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70950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9F33C5D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办公经费项目</w:t>
            </w:r>
          </w:p>
        </w:tc>
        <w:tc>
          <w:tcPr>
            <w:tcW w:w="1012" w:type="dxa"/>
            <w:vAlign w:val="center"/>
          </w:tcPr>
          <w:p w14:paraId="2A5016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AAF9E4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29F7B6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BF9B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6AD5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 w14:paraId="1CC8E3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8CF1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5F3E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6EBE53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B2E3B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C9C99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B5A40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65B236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30万元</w:t>
            </w:r>
          </w:p>
        </w:tc>
      </w:tr>
      <w:tr w14:paraId="64378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C2383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F810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4436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304846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9A3380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33EC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7A4D1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74C2D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E4447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8016B4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4ED5C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DA64C6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966A9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1F866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30E5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381AE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BF38C0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D81D1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36D3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03839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EDAB6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9F049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2C51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97D00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2C37B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2D56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2616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66E99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D270D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69DB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1A6382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66E49B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99228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8B37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8EB4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289E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6291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58B1C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86DB8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4DCE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9F5D0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C9631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39A7E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44E3AE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30万元</w:t>
            </w:r>
          </w:p>
        </w:tc>
      </w:tr>
    </w:tbl>
    <w:p w14:paraId="4AAB482E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FD3E55F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037132D9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6D5F136A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CA3D455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1C4611A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E0BB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4B0523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695163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狼垡综合执法中心</w:t>
            </w:r>
          </w:p>
        </w:tc>
        <w:tc>
          <w:tcPr>
            <w:tcW w:w="1992" w:type="dxa"/>
            <w:vAlign w:val="top"/>
          </w:tcPr>
          <w:p w14:paraId="0423C1D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5373625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狼垡地区实体化综合执法中心308室</w:t>
            </w:r>
          </w:p>
        </w:tc>
      </w:tr>
      <w:tr w14:paraId="5D519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E63E76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5836E70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61229663</w:t>
            </w:r>
          </w:p>
        </w:tc>
        <w:tc>
          <w:tcPr>
            <w:tcW w:w="1992" w:type="dxa"/>
            <w:vAlign w:val="top"/>
          </w:tcPr>
          <w:p w14:paraId="3FAD5F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1624E7B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1026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</w:t>
            </w:r>
          </w:p>
        </w:tc>
      </w:tr>
      <w:tr w14:paraId="2E46C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37915D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C8CC2F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37B5EED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7722162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任明</w:t>
            </w:r>
          </w:p>
        </w:tc>
      </w:tr>
    </w:tbl>
    <w:p w14:paraId="24D2B658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FB3CDB2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62D98934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EBC1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AF9FE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231C558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办公经费项目</w:t>
            </w:r>
          </w:p>
        </w:tc>
      </w:tr>
      <w:tr w14:paraId="1745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AF5D9F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5B0D1E7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071F3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14FAAF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44A1978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5340AF5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保障狼垡执法中心工作人员日常办公需求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778CA8E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5DFF0FE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490005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D5FEF8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9AB613C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21093C61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为满足“狼垡执法中心”日常办公需要。</w:t>
      </w:r>
    </w:p>
    <w:p w14:paraId="5344C306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7F12D810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7846B1E1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611D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7F56215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0A1744C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22340C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143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4D58C3A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办公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经费项目</w:t>
            </w:r>
          </w:p>
        </w:tc>
        <w:tc>
          <w:tcPr>
            <w:tcW w:w="2841" w:type="dxa"/>
            <w:vAlign w:val="top"/>
          </w:tcPr>
          <w:p w14:paraId="6ECF7BA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</w:t>
            </w:r>
          </w:p>
        </w:tc>
        <w:tc>
          <w:tcPr>
            <w:tcW w:w="2841" w:type="dxa"/>
            <w:vAlign w:val="top"/>
          </w:tcPr>
          <w:p w14:paraId="19F59C1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100%</w:t>
            </w:r>
          </w:p>
        </w:tc>
      </w:tr>
      <w:tr w14:paraId="38FED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6C3CDE3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5D125F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2364E6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07075AE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B037ED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EDB3AE1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473B47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Q4MDAxYjc3YzRiODFmY2MwODM2MjE4NjljYjMifQ=="/>
  </w:docVars>
  <w:rsids>
    <w:rsidRoot w:val="34B53ED7"/>
    <w:rsid w:val="0A5D4D63"/>
    <w:rsid w:val="0BCD656A"/>
    <w:rsid w:val="0DA35180"/>
    <w:rsid w:val="0F5115FC"/>
    <w:rsid w:val="11557AE1"/>
    <w:rsid w:val="13F73D10"/>
    <w:rsid w:val="14394E19"/>
    <w:rsid w:val="168603B4"/>
    <w:rsid w:val="1ADF6FD8"/>
    <w:rsid w:val="1BCD0E3B"/>
    <w:rsid w:val="1C142C22"/>
    <w:rsid w:val="1E256399"/>
    <w:rsid w:val="2A9867EE"/>
    <w:rsid w:val="2AB7166F"/>
    <w:rsid w:val="2E0D299D"/>
    <w:rsid w:val="2F471EE1"/>
    <w:rsid w:val="308113CB"/>
    <w:rsid w:val="319D2436"/>
    <w:rsid w:val="34B53ED7"/>
    <w:rsid w:val="354778A9"/>
    <w:rsid w:val="3BAF54D2"/>
    <w:rsid w:val="3C8B38E1"/>
    <w:rsid w:val="3FA52BFA"/>
    <w:rsid w:val="44A105AD"/>
    <w:rsid w:val="47BF62D4"/>
    <w:rsid w:val="49A452DD"/>
    <w:rsid w:val="4B7C61E8"/>
    <w:rsid w:val="4F815F87"/>
    <w:rsid w:val="517E61D3"/>
    <w:rsid w:val="534D05C2"/>
    <w:rsid w:val="544C4833"/>
    <w:rsid w:val="56C44F62"/>
    <w:rsid w:val="5889054F"/>
    <w:rsid w:val="58B77D99"/>
    <w:rsid w:val="59467262"/>
    <w:rsid w:val="5BD112B1"/>
    <w:rsid w:val="5E65355B"/>
    <w:rsid w:val="651C2939"/>
    <w:rsid w:val="656F0478"/>
    <w:rsid w:val="66C26A37"/>
    <w:rsid w:val="69D2203C"/>
    <w:rsid w:val="6AE01AE3"/>
    <w:rsid w:val="6C685CC6"/>
    <w:rsid w:val="6D535020"/>
    <w:rsid w:val="6DE4033A"/>
    <w:rsid w:val="77341C1A"/>
    <w:rsid w:val="78D2604C"/>
    <w:rsid w:val="7C8D7F4E"/>
    <w:rsid w:val="7E381D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870</Words>
  <Characters>915</Characters>
  <Lines>0</Lines>
  <Paragraphs>0</Paragraphs>
  <TotalTime>4</TotalTime>
  <ScaleCrop>false</ScaleCrop>
  <LinksUpToDate>false</LinksUpToDate>
  <CharactersWithSpaces>1028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郑秦</cp:lastModifiedBy>
  <cp:lastPrinted>2020-09-28T01:40:00Z</cp:lastPrinted>
  <dcterms:modified xsi:type="dcterms:W3CDTF">2024-09-18T01:45:57Z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3002D2AC95A94A939798248B9C96FE45_13</vt:lpwstr>
  </property>
</Properties>
</file>